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9BD" w:rsidRDefault="00B079BD" w:rsidP="00EE15D0">
      <w:pPr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  <w:r w:rsidRPr="00EE1455">
        <w:rPr>
          <w:rStyle w:val="a"/>
          <w:rFonts w:ascii="Times New Roman" w:hAnsi="Times New Roman"/>
          <w:b w:val="0"/>
          <w:bCs/>
          <w:sz w:val="28"/>
          <w:szCs w:val="28"/>
        </w:rPr>
        <w:t>Приложение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№ 2</w:t>
      </w:r>
    </w:p>
    <w:p w:rsidR="00B079BD" w:rsidRPr="00A1792E" w:rsidRDefault="00B079BD" w:rsidP="00A5738B">
      <w:pPr>
        <w:spacing w:line="240" w:lineRule="auto"/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к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Положени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>ю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о порядке принятия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муниципальными служащими администрации</w:t>
      </w:r>
    </w:p>
    <w:p w:rsidR="00B079BD" w:rsidRDefault="00B079BD" w:rsidP="00A5738B">
      <w:pPr>
        <w:spacing w:line="240" w:lineRule="auto"/>
        <w:ind w:left="3969"/>
        <w:rPr>
          <w:rStyle w:val="a"/>
          <w:rFonts w:ascii="Times New Roman" w:hAnsi="Times New Roman"/>
          <w:b w:val="0"/>
          <w:bCs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>муниципального образования Щербиновский район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наград, почетных и специальных званий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(за исключением научных)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иностранных государств, международных организаций,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а также политических партий, других общественных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объединений и религиозных объединений, если в их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должностные обязанности входит взаимодействие</w:t>
      </w: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A1792E">
        <w:rPr>
          <w:rStyle w:val="a"/>
          <w:rFonts w:ascii="Times New Roman" w:hAnsi="Times New Roman"/>
          <w:b w:val="0"/>
          <w:bCs/>
          <w:sz w:val="28"/>
          <w:szCs w:val="28"/>
        </w:rPr>
        <w:t>с указанными организациями и объединениями</w:t>
      </w:r>
    </w:p>
    <w:p w:rsidR="00B079BD" w:rsidRDefault="00B079BD" w:rsidP="00EE15D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B079BD" w:rsidRDefault="00B079BD" w:rsidP="00EE15D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Главе муниципального образования </w:t>
      </w:r>
    </w:p>
    <w:p w:rsidR="00B079BD" w:rsidRDefault="00B079BD" w:rsidP="00EE15D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B079BD" w:rsidRPr="008534AF" w:rsidRDefault="00B079BD" w:rsidP="00EE15D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534AF">
        <w:rPr>
          <w:rFonts w:ascii="Times New Roman" w:hAnsi="Times New Roman" w:cs="Times New Roman"/>
        </w:rPr>
        <w:t>(Ф.И.О.)</w:t>
      </w:r>
    </w:p>
    <w:p w:rsidR="00B079BD" w:rsidRPr="008534AF" w:rsidRDefault="00B079BD" w:rsidP="00EE15D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8669C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</w:rPr>
        <w:t>___</w:t>
      </w:r>
      <w:r w:rsidRPr="008534A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</w:t>
      </w:r>
      <w:r w:rsidRPr="008534AF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___________</w:t>
      </w:r>
      <w:r w:rsidRPr="008534AF">
        <w:rPr>
          <w:rFonts w:ascii="Times New Roman" w:hAnsi="Times New Roman" w:cs="Times New Roman"/>
        </w:rPr>
        <w:t>_</w:t>
      </w:r>
    </w:p>
    <w:p w:rsidR="00B079BD" w:rsidRPr="008669CF" w:rsidRDefault="00B079BD" w:rsidP="00EE15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_________________</w:t>
      </w:r>
      <w:r w:rsidRPr="008534AF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</w:t>
      </w:r>
      <w:r w:rsidRPr="008534AF">
        <w:rPr>
          <w:rFonts w:ascii="Times New Roman" w:hAnsi="Times New Roman" w:cs="Times New Roman"/>
        </w:rPr>
        <w:t>_</w:t>
      </w:r>
    </w:p>
    <w:p w:rsidR="00B079BD" w:rsidRPr="008534AF" w:rsidRDefault="00B079BD" w:rsidP="00EE15D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8534AF">
        <w:rPr>
          <w:rFonts w:ascii="Times New Roman" w:hAnsi="Times New Roman" w:cs="Times New Roman"/>
        </w:rPr>
        <w:t>(Ф.И.О., замещаемая должность)</w:t>
      </w:r>
    </w:p>
    <w:p w:rsidR="00B079BD" w:rsidRDefault="00B079BD" w:rsidP="00EE15D0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079BD" w:rsidRDefault="00B079BD" w:rsidP="00EE15D0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079BD" w:rsidRDefault="00B079BD" w:rsidP="00EE15D0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079BD" w:rsidRPr="00CE0DBF" w:rsidRDefault="00B079BD" w:rsidP="00EE15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DBF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079BD" w:rsidRPr="00804E00" w:rsidRDefault="00B079BD" w:rsidP="00EE15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DBF">
        <w:rPr>
          <w:rFonts w:ascii="Times New Roman" w:hAnsi="Times New Roman" w:cs="Times New Roman"/>
          <w:sz w:val="28"/>
          <w:szCs w:val="28"/>
        </w:rPr>
        <w:t xml:space="preserve">об отказе в получении </w:t>
      </w:r>
      <w:r w:rsidRPr="00804E00">
        <w:rPr>
          <w:rFonts w:ascii="Times New Roman" w:hAnsi="Times New Roman" w:cs="Times New Roman"/>
          <w:sz w:val="28"/>
          <w:szCs w:val="28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</w:t>
      </w:r>
    </w:p>
    <w:p w:rsidR="00B079BD" w:rsidRDefault="00B079BD" w:rsidP="00EE15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04E00">
        <w:rPr>
          <w:rFonts w:ascii="Times New Roman" w:hAnsi="Times New Roman" w:cs="Times New Roman"/>
          <w:sz w:val="28"/>
          <w:szCs w:val="28"/>
        </w:rPr>
        <w:t>объединений и религиозных объединений, если в их должностные обязанности входит взаимодействие с указанными организациями и объединениями</w:t>
      </w:r>
    </w:p>
    <w:p w:rsidR="00B079BD" w:rsidRDefault="00B079BD" w:rsidP="00EE15D0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079BD" w:rsidRPr="00CE0DBF" w:rsidRDefault="00B079BD" w:rsidP="00EE15D0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079BD" w:rsidRPr="00CE0DBF" w:rsidRDefault="00B079BD" w:rsidP="00EE1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DBF">
        <w:rPr>
          <w:rFonts w:ascii="Times New Roman" w:hAnsi="Times New Roman" w:cs="Times New Roman"/>
          <w:sz w:val="28"/>
          <w:szCs w:val="28"/>
        </w:rPr>
        <w:t>Уведомляю о принятом мною решении отказаться от получения</w:t>
      </w:r>
      <w:r w:rsidRPr="00CE0DBF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__________________________________________________________________________</w:t>
      </w:r>
      <w:r w:rsidRPr="00CE0DBF">
        <w:rPr>
          <w:rFonts w:ascii="Times New Roman" w:hAnsi="Times New Roman" w:cs="Times New Roman"/>
        </w:rPr>
        <w:t>__________</w:t>
      </w: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DB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CE0DBF">
        <w:rPr>
          <w:rFonts w:ascii="Times New Roman" w:hAnsi="Times New Roman" w:cs="Times New Roman"/>
        </w:rPr>
        <w:t>_</w:t>
      </w: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</w:rPr>
      </w:pPr>
      <w:r w:rsidRPr="00CE0DB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</w:t>
      </w:r>
      <w:r w:rsidRPr="00CE0DBF">
        <w:rPr>
          <w:rFonts w:ascii="Times New Roman" w:hAnsi="Times New Roman" w:cs="Times New Roman"/>
        </w:rPr>
        <w:t xml:space="preserve"> (наименование почетного или специального звания, награды или иного</w:t>
      </w:r>
      <w:r>
        <w:rPr>
          <w:rFonts w:ascii="Times New Roman" w:hAnsi="Times New Roman" w:cs="Times New Roman"/>
        </w:rPr>
        <w:t xml:space="preserve"> </w:t>
      </w:r>
      <w:r w:rsidRPr="00CE0DBF">
        <w:rPr>
          <w:rFonts w:ascii="Times New Roman" w:hAnsi="Times New Roman" w:cs="Times New Roman"/>
        </w:rPr>
        <w:t>знака отличия)</w:t>
      </w: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DB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CE0DBF">
        <w:rPr>
          <w:rFonts w:ascii="Times New Roman" w:hAnsi="Times New Roman" w:cs="Times New Roman"/>
        </w:rPr>
        <w:t>_</w:t>
      </w: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</w:rPr>
      </w:pPr>
      <w:r w:rsidRPr="00CE0DBF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</w:t>
      </w:r>
      <w:r w:rsidRPr="00CE0DBF">
        <w:rPr>
          <w:rFonts w:ascii="Times New Roman" w:hAnsi="Times New Roman" w:cs="Times New Roman"/>
        </w:rPr>
        <w:t xml:space="preserve">    (за какие заслуги присвоено и кем, за какие заслуги</w:t>
      </w:r>
      <w:r>
        <w:rPr>
          <w:rFonts w:ascii="Times New Roman" w:hAnsi="Times New Roman" w:cs="Times New Roman"/>
        </w:rPr>
        <w:t xml:space="preserve"> </w:t>
      </w:r>
      <w:r w:rsidRPr="00CE0DBF">
        <w:rPr>
          <w:rFonts w:ascii="Times New Roman" w:hAnsi="Times New Roman" w:cs="Times New Roman"/>
        </w:rPr>
        <w:t xml:space="preserve"> награжден(а) и кем)</w:t>
      </w:r>
    </w:p>
    <w:p w:rsidR="00B079BD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79BD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E0DB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E0DBF">
        <w:rPr>
          <w:rFonts w:ascii="Times New Roman" w:hAnsi="Times New Roman" w:cs="Times New Roman"/>
          <w:sz w:val="28"/>
          <w:szCs w:val="28"/>
        </w:rPr>
        <w:t xml:space="preserve"> _____________ 20___ г.  ______________  _____________________</w:t>
      </w: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</w:rPr>
      </w:pPr>
      <w:r w:rsidRPr="00CE0DBF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CE0D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r w:rsidRPr="00CE0DBF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    </w:t>
      </w:r>
      <w:r w:rsidRPr="00CE0D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CE0DBF">
        <w:rPr>
          <w:rFonts w:ascii="Times New Roman" w:hAnsi="Times New Roman" w:cs="Times New Roman"/>
        </w:rPr>
        <w:t xml:space="preserve">      (расшифровка подписи)</w:t>
      </w:r>
    </w:p>
    <w:p w:rsidR="00B079BD" w:rsidRPr="00CE0DBF" w:rsidRDefault="00B079BD" w:rsidP="00EE1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79BD" w:rsidRDefault="00B079BD"/>
    <w:sectPr w:rsidR="00B079BD" w:rsidSect="005D7406">
      <w:headerReference w:type="default" r:id="rId6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9BD" w:rsidRDefault="00B079BD" w:rsidP="00FA4EA8">
      <w:pPr>
        <w:spacing w:after="0" w:line="240" w:lineRule="auto"/>
      </w:pPr>
      <w:r>
        <w:separator/>
      </w:r>
    </w:p>
  </w:endnote>
  <w:endnote w:type="continuationSeparator" w:id="0">
    <w:p w:rsidR="00B079BD" w:rsidRDefault="00B079BD" w:rsidP="00FA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9BD" w:rsidRDefault="00B079BD" w:rsidP="00FA4EA8">
      <w:pPr>
        <w:spacing w:after="0" w:line="240" w:lineRule="auto"/>
      </w:pPr>
      <w:r>
        <w:separator/>
      </w:r>
    </w:p>
  </w:footnote>
  <w:footnote w:type="continuationSeparator" w:id="0">
    <w:p w:rsidR="00B079BD" w:rsidRDefault="00B079BD" w:rsidP="00FA4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9BD" w:rsidRDefault="00B079BD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B079BD" w:rsidRDefault="00B079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5D0"/>
    <w:rsid w:val="003A7AAE"/>
    <w:rsid w:val="004861A3"/>
    <w:rsid w:val="005D7406"/>
    <w:rsid w:val="00804E00"/>
    <w:rsid w:val="008534AF"/>
    <w:rsid w:val="008669CF"/>
    <w:rsid w:val="00A1792E"/>
    <w:rsid w:val="00A5738B"/>
    <w:rsid w:val="00B02713"/>
    <w:rsid w:val="00B079BD"/>
    <w:rsid w:val="00CE0DBF"/>
    <w:rsid w:val="00EE1455"/>
    <w:rsid w:val="00EE15D0"/>
    <w:rsid w:val="00FA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EA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EE15D0"/>
    <w:rPr>
      <w:b/>
      <w:color w:val="26282F"/>
    </w:rPr>
  </w:style>
  <w:style w:type="paragraph" w:styleId="Header">
    <w:name w:val="header"/>
    <w:basedOn w:val="Normal"/>
    <w:link w:val="HeaderChar"/>
    <w:uiPriority w:val="99"/>
    <w:rsid w:val="00EE15D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E15D0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EE15D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322</Words>
  <Characters>1836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luneva</cp:lastModifiedBy>
  <cp:revision>3</cp:revision>
  <dcterms:created xsi:type="dcterms:W3CDTF">2016-06-23T08:06:00Z</dcterms:created>
  <dcterms:modified xsi:type="dcterms:W3CDTF">2016-06-23T11:32:00Z</dcterms:modified>
</cp:coreProperties>
</file>